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50" w:rsidRPr="00DA00CD" w:rsidRDefault="00C65450" w:rsidP="008C234B">
      <w:pPr>
        <w:pStyle w:val="BodyText"/>
        <w:rPr>
          <w:lang w:val="ru-RU"/>
        </w:rPr>
      </w:pPr>
    </w:p>
    <w:p w:rsidR="00C65450" w:rsidRDefault="00C65450" w:rsidP="007E48E1">
      <w:pPr>
        <w:pStyle w:val="BodyText"/>
        <w:jc w:val="both"/>
        <w:rPr>
          <w:lang w:val="ru-RU"/>
        </w:rPr>
      </w:pPr>
      <w:r>
        <w:rPr>
          <w:lang w:val="ru-RU"/>
        </w:rPr>
        <w:t xml:space="preserve"> УТВЕРЖДАЮ                                                                           </w:t>
      </w:r>
      <w:r w:rsidRPr="00DA00CD">
        <w:rPr>
          <w:lang w:val="ru-RU"/>
        </w:rPr>
        <w:t>УТВЕРЖДАЮ</w:t>
      </w:r>
      <w:r w:rsidRPr="00DA00CD">
        <w:rPr>
          <w:lang w:val="ru-RU"/>
        </w:rPr>
        <w:br/>
      </w:r>
      <w:r>
        <w:rPr>
          <w:lang w:val="ru-RU"/>
        </w:rPr>
        <w:t xml:space="preserve"> Президент РОО                                                                                                  Зам.председатель комитета</w:t>
      </w:r>
    </w:p>
    <w:p w:rsidR="00C65450" w:rsidRPr="00DA00CD" w:rsidRDefault="00C65450" w:rsidP="007E48E1">
      <w:pPr>
        <w:pStyle w:val="BodyText"/>
        <w:jc w:val="both"/>
        <w:rPr>
          <w:lang w:val="ru-RU"/>
        </w:rPr>
      </w:pPr>
      <w:r>
        <w:rPr>
          <w:lang w:val="ru-RU"/>
        </w:rPr>
        <w:t xml:space="preserve"> «Федерация судомодельного спорта                                                        Тульской области по спорту</w:t>
      </w:r>
    </w:p>
    <w:p w:rsidR="00C65450" w:rsidRDefault="00C65450" w:rsidP="007E48E1">
      <w:pPr>
        <w:pStyle w:val="BodyText"/>
        <w:jc w:val="both"/>
        <w:rPr>
          <w:lang w:val="ru-RU"/>
        </w:rPr>
      </w:pPr>
      <w:r>
        <w:rPr>
          <w:lang w:val="ru-RU"/>
        </w:rPr>
        <w:t xml:space="preserve">Тульской области» </w:t>
      </w:r>
    </w:p>
    <w:p w:rsidR="00C65450" w:rsidRPr="00DA00CD" w:rsidRDefault="00C65450" w:rsidP="007E48E1">
      <w:pPr>
        <w:pStyle w:val="BodyText"/>
        <w:jc w:val="both"/>
        <w:rPr>
          <w:lang w:val="ru-RU"/>
        </w:rPr>
      </w:pPr>
      <w:r>
        <w:rPr>
          <w:lang w:val="ru-RU"/>
        </w:rPr>
        <w:t>_________________ С.В.Литвинов                            ______________ А.М</w:t>
      </w:r>
      <w:r w:rsidRPr="00DA00CD">
        <w:rPr>
          <w:lang w:val="ru-RU"/>
        </w:rPr>
        <w:t>.</w:t>
      </w:r>
      <w:r>
        <w:rPr>
          <w:lang w:val="ru-RU"/>
        </w:rPr>
        <w:t xml:space="preserve"> Россихин</w:t>
      </w:r>
      <w:r>
        <w:rPr>
          <w:lang w:val="ru-RU"/>
        </w:rPr>
        <w:br/>
        <w:t>«____»_______________2020</w:t>
      </w:r>
      <w:r w:rsidRPr="00DA00CD">
        <w:rPr>
          <w:lang w:val="ru-RU"/>
        </w:rPr>
        <w:t>г.</w:t>
      </w:r>
      <w:r>
        <w:rPr>
          <w:lang w:val="ru-RU"/>
        </w:rPr>
        <w:t xml:space="preserve">                                                              «____»_______________2020</w:t>
      </w:r>
      <w:r w:rsidRPr="00DA00CD">
        <w:rPr>
          <w:lang w:val="ru-RU"/>
        </w:rPr>
        <w:t>г.</w:t>
      </w:r>
    </w:p>
    <w:p w:rsidR="00C65450" w:rsidRPr="00DA00CD" w:rsidRDefault="00C65450" w:rsidP="008C234B">
      <w:pPr>
        <w:pStyle w:val="BodyText"/>
        <w:rPr>
          <w:lang w:val="ru-RU"/>
        </w:rPr>
      </w:pPr>
    </w:p>
    <w:p w:rsidR="00C65450" w:rsidRDefault="00C65450" w:rsidP="00232757">
      <w:pPr>
        <w:pStyle w:val="BodyText"/>
        <w:rPr>
          <w:b/>
          <w:lang w:val="ru-RU"/>
        </w:rPr>
      </w:pPr>
    </w:p>
    <w:p w:rsidR="00C65450" w:rsidRDefault="00C65450" w:rsidP="00232757">
      <w:pPr>
        <w:pStyle w:val="BodyText"/>
        <w:rPr>
          <w:b/>
          <w:lang w:val="ru-RU"/>
        </w:rPr>
      </w:pPr>
    </w:p>
    <w:p w:rsidR="00C65450" w:rsidRDefault="00C65450" w:rsidP="00232757">
      <w:pPr>
        <w:pStyle w:val="BodyText"/>
        <w:rPr>
          <w:b/>
          <w:lang w:val="ru-RU"/>
        </w:rPr>
      </w:pPr>
    </w:p>
    <w:p w:rsidR="00C65450" w:rsidRPr="00153505" w:rsidRDefault="00C65450" w:rsidP="008C234B">
      <w:pPr>
        <w:pStyle w:val="BodyText"/>
        <w:jc w:val="center"/>
        <w:rPr>
          <w:b/>
          <w:lang w:val="ru-RU"/>
        </w:rPr>
      </w:pPr>
    </w:p>
    <w:p w:rsidR="00C65450" w:rsidRPr="00153505" w:rsidRDefault="00C65450" w:rsidP="008C234B">
      <w:pPr>
        <w:pStyle w:val="BodyText"/>
        <w:jc w:val="center"/>
        <w:rPr>
          <w:b/>
          <w:lang w:val="ru-RU"/>
        </w:rPr>
      </w:pPr>
    </w:p>
    <w:p w:rsidR="00C65450" w:rsidRPr="0017334A" w:rsidRDefault="00C65450" w:rsidP="008C234B">
      <w:pPr>
        <w:pStyle w:val="BodyText"/>
        <w:jc w:val="center"/>
        <w:rPr>
          <w:b/>
          <w:sz w:val="32"/>
          <w:szCs w:val="32"/>
          <w:lang w:val="ru-RU"/>
        </w:rPr>
      </w:pPr>
      <w:r w:rsidRPr="0017334A">
        <w:rPr>
          <w:b/>
          <w:sz w:val="32"/>
          <w:szCs w:val="32"/>
          <w:lang w:val="ru-RU"/>
        </w:rPr>
        <w:t>РЕГЛАМЕНТ</w:t>
      </w:r>
    </w:p>
    <w:p w:rsidR="00C65450" w:rsidRPr="00DA00CD" w:rsidRDefault="00C65450" w:rsidP="008C234B">
      <w:pPr>
        <w:pStyle w:val="BodyText"/>
        <w:jc w:val="center"/>
        <w:rPr>
          <w:b/>
          <w:lang w:val="ru-RU"/>
        </w:rPr>
      </w:pPr>
    </w:p>
    <w:p w:rsidR="00C65450" w:rsidRDefault="00C65450" w:rsidP="008C234B">
      <w:pPr>
        <w:pStyle w:val="BodyText"/>
        <w:jc w:val="center"/>
        <w:rPr>
          <w:b/>
          <w:lang w:val="ru-RU"/>
        </w:rPr>
      </w:pPr>
      <w:r>
        <w:rPr>
          <w:b/>
          <w:lang w:val="ru-RU"/>
        </w:rPr>
        <w:t>ЧЕМПИОНАТ ЦФО</w:t>
      </w:r>
    </w:p>
    <w:p w:rsidR="00C65450" w:rsidRPr="0031291F" w:rsidRDefault="00C65450" w:rsidP="008C234B">
      <w:pPr>
        <w:pStyle w:val="BodyText"/>
        <w:jc w:val="center"/>
        <w:rPr>
          <w:b/>
          <w:lang w:val="ru-RU"/>
        </w:rPr>
      </w:pPr>
      <w:r>
        <w:rPr>
          <w:b/>
          <w:lang w:val="ru-RU"/>
        </w:rPr>
        <w:t xml:space="preserve"> ПО СУДОМОДЕЛЬНОМУ СПОРТУ</w:t>
      </w:r>
    </w:p>
    <w:p w:rsidR="00C65450" w:rsidRPr="00DA00CD" w:rsidRDefault="00C65450" w:rsidP="008C234B">
      <w:pPr>
        <w:pStyle w:val="BodyText"/>
        <w:jc w:val="center"/>
        <w:rPr>
          <w:b/>
          <w:lang w:val="ru-RU"/>
        </w:rPr>
      </w:pPr>
      <w:r w:rsidRPr="00DA00CD">
        <w:rPr>
          <w:b/>
          <w:lang w:val="ru-RU"/>
        </w:rPr>
        <w:t xml:space="preserve">СКОРОСТНЫЕ МОДЕЛИ,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lang w:val="ru-RU"/>
          </w:rPr>
          <w:t>2020</w:t>
        </w:r>
        <w:r w:rsidRPr="00DA00CD">
          <w:rPr>
            <w:b/>
            <w:lang w:val="ru-RU"/>
          </w:rPr>
          <w:t xml:space="preserve"> г</w:t>
        </w:r>
      </w:smartTag>
      <w:r w:rsidRPr="00DA00CD">
        <w:rPr>
          <w:b/>
          <w:lang w:val="ru-RU"/>
        </w:rPr>
        <w:t>.</w:t>
      </w:r>
    </w:p>
    <w:p w:rsidR="00C65450" w:rsidRPr="00DA00CD" w:rsidRDefault="00C65450" w:rsidP="008C234B">
      <w:pPr>
        <w:pStyle w:val="BodyText"/>
        <w:jc w:val="center"/>
        <w:rPr>
          <w:b/>
          <w:lang w:val="ru-RU"/>
        </w:rPr>
      </w:pP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27"/>
        <w:gridCol w:w="7654"/>
      </w:tblGrid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Организаторы: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numPr>
                <w:ilvl w:val="0"/>
                <w:numId w:val="8"/>
              </w:numPr>
              <w:ind w:left="550" w:hanging="51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Комитет Тульской области по спорту</w:t>
            </w:r>
          </w:p>
          <w:p w:rsidR="00C65450" w:rsidRPr="00835C72" w:rsidRDefault="00C65450" w:rsidP="002F76A7">
            <w:pPr>
              <w:pStyle w:val="BodyText"/>
              <w:numPr>
                <w:ilvl w:val="0"/>
                <w:numId w:val="8"/>
              </w:numPr>
              <w:ind w:left="550" w:hanging="51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Региональное общественная организация «Федерация судомодельного спорта Тульской области»;</w:t>
            </w:r>
          </w:p>
        </w:tc>
      </w:tr>
      <w:tr w:rsidR="00C65450" w:rsidRPr="00F779E3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Цели: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numPr>
                <w:ilvl w:val="0"/>
                <w:numId w:val="9"/>
              </w:numPr>
              <w:ind w:left="550" w:hanging="51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Популяризация судомодельного</w:t>
            </w:r>
            <w:r w:rsidRPr="00835C7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спорта;</w:t>
            </w:r>
          </w:p>
          <w:p w:rsidR="00C65450" w:rsidRPr="00835C72" w:rsidRDefault="00C65450" w:rsidP="00490351">
            <w:pPr>
              <w:pStyle w:val="BodyText"/>
              <w:numPr>
                <w:ilvl w:val="0"/>
                <w:numId w:val="9"/>
              </w:numPr>
              <w:ind w:left="550" w:hanging="51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Повышение общего уровня спортивного</w:t>
            </w:r>
            <w:r w:rsidRPr="00835C7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мастерства;</w:t>
            </w:r>
          </w:p>
          <w:p w:rsidR="00C65450" w:rsidRPr="00835C72" w:rsidRDefault="00C65450" w:rsidP="00490351">
            <w:pPr>
              <w:pStyle w:val="BodyText"/>
              <w:numPr>
                <w:ilvl w:val="0"/>
                <w:numId w:val="9"/>
              </w:numPr>
              <w:ind w:left="550" w:hanging="51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Выполнение спортивных</w:t>
            </w:r>
            <w:r w:rsidRPr="00835C7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нормативов;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position w:val="3"/>
                <w:sz w:val="24"/>
                <w:szCs w:val="24"/>
                <w:lang w:val="ru-RU"/>
              </w:rPr>
              <w:t>Место</w:t>
            </w:r>
            <w:r w:rsidRPr="00835C72">
              <w:rPr>
                <w:b/>
                <w:color w:val="002060"/>
                <w:spacing w:val="-2"/>
                <w:position w:val="3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b/>
                <w:color w:val="002060"/>
                <w:position w:val="3"/>
                <w:sz w:val="24"/>
                <w:szCs w:val="24"/>
                <w:lang w:val="ru-RU"/>
              </w:rPr>
              <w:t>проведения: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ind w:firstLine="459"/>
              <w:rPr>
                <w:spacing w:val="-3"/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Тульская область г.Новомосковск. акватория урванского пруда</w:t>
            </w:r>
          </w:p>
        </w:tc>
      </w:tr>
      <w:tr w:rsidR="00C65450" w:rsidRPr="002F76A7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position w:val="3"/>
                <w:sz w:val="24"/>
                <w:szCs w:val="24"/>
                <w:lang w:val="ru-RU"/>
              </w:rPr>
              <w:t>Сроки</w:t>
            </w:r>
            <w:r w:rsidRPr="00835C72">
              <w:rPr>
                <w:b/>
                <w:color w:val="002060"/>
                <w:spacing w:val="-2"/>
                <w:position w:val="3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b/>
                <w:color w:val="002060"/>
                <w:position w:val="3"/>
                <w:sz w:val="24"/>
                <w:szCs w:val="24"/>
                <w:lang w:val="ru-RU"/>
              </w:rPr>
              <w:t>проведения:</w:t>
            </w:r>
          </w:p>
        </w:tc>
        <w:tc>
          <w:tcPr>
            <w:tcW w:w="7654" w:type="dxa"/>
          </w:tcPr>
          <w:p w:rsidR="00C65450" w:rsidRPr="00835C72" w:rsidRDefault="00C65450" w:rsidP="00CF43B6">
            <w:pPr>
              <w:pStyle w:val="BodyText"/>
              <w:ind w:left="459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04.09.2020 г. по 06.09.2020 г.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17334A" w:rsidRDefault="00C65450" w:rsidP="008C234B">
            <w:pPr>
              <w:pStyle w:val="BodyText"/>
              <w:rPr>
                <w:b/>
                <w:color w:val="002060"/>
                <w:position w:val="-1"/>
                <w:sz w:val="24"/>
                <w:szCs w:val="24"/>
                <w:lang w:val="ru-RU"/>
              </w:rPr>
            </w:pPr>
            <w:r w:rsidRPr="0017334A">
              <w:rPr>
                <w:b/>
                <w:color w:val="1F3864"/>
                <w:sz w:val="24"/>
                <w:szCs w:val="24"/>
              </w:rPr>
              <w:t>Правила:</w:t>
            </w:r>
          </w:p>
        </w:tc>
        <w:tc>
          <w:tcPr>
            <w:tcW w:w="7654" w:type="dxa"/>
          </w:tcPr>
          <w:p w:rsidR="00C65450" w:rsidRPr="0017334A" w:rsidRDefault="00C65450" w:rsidP="00490351">
            <w:pPr>
              <w:pStyle w:val="BodyText"/>
              <w:ind w:firstLine="459"/>
              <w:rPr>
                <w:sz w:val="24"/>
                <w:szCs w:val="24"/>
                <w:lang w:val="ru-RU"/>
              </w:rPr>
            </w:pPr>
            <w:r w:rsidRPr="0017334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Соревнования проводятся согласно действующих правил </w:t>
            </w:r>
            <w:r w:rsidRPr="0017334A">
              <w:rPr>
                <w:color w:val="000000"/>
                <w:sz w:val="24"/>
                <w:szCs w:val="24"/>
                <w:lang w:val="ru-RU"/>
              </w:rPr>
              <w:t xml:space="preserve">(ПРАВИЛА ВИДА СПОРТА «СУДОМОДЕЛЬНЫЙ СПОРТ» </w:t>
            </w:r>
            <w:r w:rsidRPr="0017334A">
              <w:rPr>
                <w:iCs/>
                <w:color w:val="000000"/>
                <w:sz w:val="24"/>
                <w:szCs w:val="24"/>
                <w:lang w:val="ru-RU"/>
              </w:rPr>
              <w:t xml:space="preserve">приказ Министерства спорта Российской Федерации </w:t>
            </w:r>
            <w:r w:rsidRPr="0017334A">
              <w:rPr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от «25»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7334A">
                <w:rPr>
                  <w:iCs/>
                  <w:color w:val="000000"/>
                  <w:sz w:val="24"/>
                  <w:szCs w:val="24"/>
                  <w:u w:val="single"/>
                  <w:lang w:val="ru-RU"/>
                </w:rPr>
                <w:t>2017 г</w:t>
              </w:r>
            </w:smartTag>
            <w:r w:rsidRPr="0017334A">
              <w:rPr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. № 377) </w:t>
            </w:r>
            <w:r w:rsidRPr="0017334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 официальными дополнениями.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position w:val="-1"/>
                <w:sz w:val="24"/>
                <w:szCs w:val="24"/>
                <w:lang w:val="ru-RU"/>
              </w:rPr>
              <w:t>Классы моделей:</w:t>
            </w:r>
          </w:p>
        </w:tc>
        <w:tc>
          <w:tcPr>
            <w:tcW w:w="7654" w:type="dxa"/>
          </w:tcPr>
          <w:p w:rsidR="00C65450" w:rsidRPr="0017334A" w:rsidRDefault="00C65450" w:rsidP="0017334A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ECO эксперт-мини; ECO</w:t>
            </w:r>
            <w:r w:rsidRPr="00835C72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 xml:space="preserve">эксперт; ECO Стандарт; FSR-E; моно-мини ; моно M1; </w:t>
            </w:r>
            <w:r>
              <w:rPr>
                <w:sz w:val="24"/>
                <w:szCs w:val="24"/>
                <w:lang w:val="ru-RU"/>
              </w:rPr>
              <w:t>моно M2,</w:t>
            </w:r>
            <w:r w:rsidRPr="00835C72">
              <w:rPr>
                <w:sz w:val="24"/>
                <w:szCs w:val="24"/>
                <w:lang w:val="ru-RU"/>
              </w:rPr>
              <w:t xml:space="preserve"> гидро-мини; гидро Н-1 , гидро Н-2, </w:t>
            </w:r>
            <w:r w:rsidRPr="00835C72">
              <w:rPr>
                <w:sz w:val="24"/>
                <w:szCs w:val="24"/>
              </w:rPr>
              <w:t>ECO</w:t>
            </w:r>
            <w:r w:rsidRPr="00835C72">
              <w:rPr>
                <w:sz w:val="24"/>
                <w:szCs w:val="24"/>
                <w:lang w:val="ru-RU"/>
              </w:rPr>
              <w:t xml:space="preserve"> “</w:t>
            </w:r>
            <w:r w:rsidRPr="00835C72">
              <w:rPr>
                <w:sz w:val="24"/>
                <w:szCs w:val="24"/>
              </w:rPr>
              <w:t>Team</w:t>
            </w:r>
            <w:r w:rsidRPr="00835C72">
              <w:rPr>
                <w:sz w:val="24"/>
                <w:szCs w:val="24"/>
                <w:lang w:val="ru-RU"/>
              </w:rPr>
              <w:t>”- мини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742126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Участники соревнований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ind w:left="459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Мужчины и женщины без ограничения по возрасту</w:t>
            </w:r>
          </w:p>
          <w:p w:rsidR="00C65450" w:rsidRPr="00835C72" w:rsidRDefault="00C65450" w:rsidP="00490351">
            <w:pPr>
              <w:pStyle w:val="BodyText"/>
              <w:ind w:left="459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Юноши и девушки без ограничения по возрасту</w:t>
            </w:r>
          </w:p>
          <w:p w:rsidR="00C65450" w:rsidRPr="00835C72" w:rsidRDefault="00C65450" w:rsidP="00CA572C">
            <w:pPr>
              <w:pStyle w:val="BodyText"/>
              <w:ind w:left="459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.Каждый участник имеет право выступать в нескольких классах моделей без ограничений.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5B7CAD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Условия подведения итогов:</w:t>
            </w:r>
          </w:p>
        </w:tc>
        <w:tc>
          <w:tcPr>
            <w:tcW w:w="7654" w:type="dxa"/>
          </w:tcPr>
          <w:p w:rsidR="00C65450" w:rsidRDefault="00C65450" w:rsidP="005E7747">
            <w:pPr>
              <w:ind w:firstLine="459"/>
              <w:rPr>
                <w:sz w:val="24"/>
                <w:szCs w:val="24"/>
                <w:lang w:val="ru-RU"/>
              </w:rPr>
            </w:pPr>
            <w:r w:rsidRPr="00490351">
              <w:rPr>
                <w:sz w:val="24"/>
                <w:szCs w:val="24"/>
                <w:lang w:val="ru-RU"/>
              </w:rPr>
              <w:t>Победители и призеры соревнований определяются в каждом классе в соответствии с Правилами соревнова</w:t>
            </w:r>
            <w:r>
              <w:rPr>
                <w:sz w:val="24"/>
                <w:szCs w:val="24"/>
                <w:lang w:val="ru-RU"/>
              </w:rPr>
              <w:t>ний.</w:t>
            </w:r>
          </w:p>
          <w:p w:rsidR="00C65450" w:rsidRPr="005E7747" w:rsidRDefault="00C65450" w:rsidP="005E7747">
            <w:pPr>
              <w:ind w:firstLine="45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случае отсутствия кворума в каком-либо классе моделей (менее 4 участников) участники соревнуются в смежном классе.</w:t>
            </w:r>
          </w:p>
        </w:tc>
      </w:tr>
      <w:tr w:rsidR="00C65450" w:rsidRPr="0017334A" w:rsidTr="00490351">
        <w:tc>
          <w:tcPr>
            <w:tcW w:w="2127" w:type="dxa"/>
            <w:shd w:val="clear" w:color="auto" w:fill="B6DDE8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Организаци-</w:t>
            </w:r>
          </w:p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онный взнос:</w:t>
            </w:r>
          </w:p>
        </w:tc>
        <w:tc>
          <w:tcPr>
            <w:tcW w:w="7654" w:type="dxa"/>
            <w:shd w:val="clear" w:color="auto" w:fill="B6DDE8"/>
          </w:tcPr>
          <w:p w:rsidR="00C65450" w:rsidRPr="00835C72" w:rsidRDefault="00C65450" w:rsidP="005B7CAD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 xml:space="preserve">Мужчины и женщины: 1000 руб                </w:t>
            </w:r>
          </w:p>
          <w:p w:rsidR="00C65450" w:rsidRPr="00835C72" w:rsidRDefault="00C65450" w:rsidP="00B17B33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Юноши и девушки:</w:t>
            </w:r>
            <w:r w:rsidRPr="00835C72">
              <w:rPr>
                <w:sz w:val="24"/>
                <w:szCs w:val="24"/>
                <w:lang w:val="ru-RU"/>
              </w:rPr>
              <w:tab/>
              <w:t xml:space="preserve">500 руб                             </w:t>
            </w:r>
          </w:p>
        </w:tc>
      </w:tr>
      <w:tr w:rsidR="00C65450" w:rsidRPr="00B17B33" w:rsidTr="00490351">
        <w:tc>
          <w:tcPr>
            <w:tcW w:w="2127" w:type="dxa"/>
            <w:shd w:val="clear" w:color="auto" w:fill="B6DDE8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Протестный взнос</w:t>
            </w:r>
          </w:p>
        </w:tc>
        <w:tc>
          <w:tcPr>
            <w:tcW w:w="7654" w:type="dxa"/>
            <w:shd w:val="clear" w:color="auto" w:fill="B6DDE8"/>
          </w:tcPr>
          <w:p w:rsidR="00C65450" w:rsidRPr="00835C72" w:rsidRDefault="00C65450" w:rsidP="008C234B">
            <w:pPr>
              <w:pStyle w:val="BodyText"/>
              <w:rPr>
                <w:b/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1000 руб.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 xml:space="preserve">Форма и сроки </w:t>
            </w: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br/>
              <w:t>подачи заявок: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ind w:firstLine="459"/>
              <w:rPr>
                <w:b/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Предварительные заявки от спортсменов подаются в электронном виде до 30</w:t>
            </w:r>
            <w:bookmarkStart w:id="0" w:name="_GoBack"/>
            <w:bookmarkEnd w:id="0"/>
            <w:r w:rsidRPr="00835C72">
              <w:rPr>
                <w:sz w:val="24"/>
                <w:szCs w:val="24"/>
                <w:lang w:val="ru-RU"/>
              </w:rPr>
              <w:t>.08.2020 г на адрес электронной почты</w:t>
            </w:r>
            <w:r w:rsidRPr="00835C72">
              <w:rPr>
                <w:sz w:val="22"/>
                <w:szCs w:val="22"/>
                <w:lang w:val="ru-RU"/>
              </w:rPr>
              <w:t xml:space="preserve"> </w:t>
            </w:r>
            <w:hyperlink r:id="rId7" w:history="1">
              <w:r w:rsidRPr="00835C72">
                <w:rPr>
                  <w:rStyle w:val="Hyperlink"/>
                  <w:sz w:val="24"/>
                  <w:szCs w:val="24"/>
                </w:rPr>
                <w:t>boss</w:t>
              </w:r>
              <w:r w:rsidRPr="00835C72">
                <w:rPr>
                  <w:rStyle w:val="Hyperlink"/>
                  <w:sz w:val="24"/>
                  <w:szCs w:val="24"/>
                  <w:lang w:val="ru-RU"/>
                </w:rPr>
                <w:t>@</w:t>
              </w:r>
              <w:r w:rsidRPr="00835C72">
                <w:rPr>
                  <w:rStyle w:val="Hyperlink"/>
                  <w:sz w:val="24"/>
                  <w:szCs w:val="24"/>
                </w:rPr>
                <w:t>hobbytula</w:t>
              </w:r>
              <w:r w:rsidRPr="00835C72">
                <w:rPr>
                  <w:rStyle w:val="Hyperlink"/>
                  <w:sz w:val="24"/>
                  <w:szCs w:val="24"/>
                  <w:lang w:val="ru-RU"/>
                </w:rPr>
                <w:t>.</w:t>
              </w:r>
              <w:r w:rsidRPr="00835C72">
                <w:rPr>
                  <w:rStyle w:val="Hyperlink"/>
                  <w:sz w:val="24"/>
                  <w:szCs w:val="24"/>
                </w:rPr>
                <w:t>ru</w:t>
              </w:r>
            </w:hyperlink>
            <w:r w:rsidRPr="00835C7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B17B33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Перечень документов: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numPr>
                <w:ilvl w:val="0"/>
                <w:numId w:val="11"/>
              </w:numPr>
              <w:ind w:left="459" w:hanging="42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Паспорт гражданина Российской Федерации, для лиц моложе 14 лет свидетельство о</w:t>
            </w:r>
            <w:r w:rsidRPr="00835C7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рождении;</w:t>
            </w:r>
          </w:p>
          <w:p w:rsidR="00C65450" w:rsidRPr="00835C72" w:rsidRDefault="00C65450" w:rsidP="00490351">
            <w:pPr>
              <w:pStyle w:val="BodyText"/>
              <w:numPr>
                <w:ilvl w:val="0"/>
                <w:numId w:val="11"/>
              </w:numPr>
              <w:ind w:left="459" w:hanging="426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Полис обязательного медицинского страхования и  полис страхования жизни и здоровья от несчастных случаев для каждого участника спортивных соревнований;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Награждение:</w:t>
            </w:r>
          </w:p>
        </w:tc>
        <w:tc>
          <w:tcPr>
            <w:tcW w:w="7654" w:type="dxa"/>
          </w:tcPr>
          <w:p w:rsidR="00C65450" w:rsidRPr="00835C72" w:rsidRDefault="00C65450" w:rsidP="00490351">
            <w:pPr>
              <w:pStyle w:val="BodyText"/>
              <w:ind w:firstLine="459"/>
              <w:rPr>
                <w:b/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Участники, занявшие призовые места, награждаются кубками , дипломами, медалями  за каждый класс, участвующий в программе</w:t>
            </w:r>
            <w:r w:rsidRPr="00835C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соревнований.</w:t>
            </w:r>
          </w:p>
        </w:tc>
      </w:tr>
      <w:tr w:rsidR="00C65450" w:rsidRPr="00232757" w:rsidTr="00490351">
        <w:tc>
          <w:tcPr>
            <w:tcW w:w="2127" w:type="dxa"/>
          </w:tcPr>
          <w:p w:rsidR="00C65450" w:rsidRPr="00490351" w:rsidRDefault="00C65450" w:rsidP="0023275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490351">
              <w:rPr>
                <w:b/>
                <w:sz w:val="24"/>
                <w:szCs w:val="24"/>
                <w:lang w:val="ru-RU"/>
              </w:rPr>
              <w:t>Частоты:</w:t>
            </w:r>
          </w:p>
        </w:tc>
        <w:tc>
          <w:tcPr>
            <w:tcW w:w="7654" w:type="dxa"/>
          </w:tcPr>
          <w:p w:rsidR="00C65450" w:rsidRPr="00490351" w:rsidRDefault="00C65450" w:rsidP="0023275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0351">
              <w:rPr>
                <w:sz w:val="24"/>
                <w:szCs w:val="24"/>
                <w:lang w:val="ru-RU"/>
              </w:rPr>
              <w:t>27 MHz, 40 MHz, 2.4</w:t>
            </w:r>
            <w:r w:rsidRPr="0049035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0351">
              <w:rPr>
                <w:sz w:val="24"/>
                <w:szCs w:val="24"/>
                <w:lang w:val="ru-RU"/>
              </w:rPr>
              <w:t>GHz</w:t>
            </w:r>
          </w:p>
        </w:tc>
      </w:tr>
      <w:tr w:rsidR="00C65450" w:rsidRPr="002F76A7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Регистрация участников:</w:t>
            </w:r>
          </w:p>
        </w:tc>
        <w:tc>
          <w:tcPr>
            <w:tcW w:w="7654" w:type="dxa"/>
          </w:tcPr>
          <w:p w:rsidR="00C65450" w:rsidRPr="00835C72" w:rsidRDefault="00C65450" w:rsidP="008C234B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Начало регистрации: 04.09.2020 г. с 8:30 до 18:00</w:t>
            </w:r>
          </w:p>
          <w:p w:rsidR="00C65450" w:rsidRPr="00835C72" w:rsidRDefault="00C65450" w:rsidP="008C234B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 xml:space="preserve">                                     05.09.2020 г. с 8:30 до 09:30</w:t>
            </w:r>
          </w:p>
          <w:p w:rsidR="00C65450" w:rsidRPr="00835C72" w:rsidRDefault="00C65450" w:rsidP="00B17B33">
            <w:pPr>
              <w:pStyle w:val="BodyText"/>
              <w:rPr>
                <w:b/>
                <w:sz w:val="24"/>
                <w:szCs w:val="24"/>
                <w:lang w:val="ru-RU"/>
              </w:rPr>
            </w:pPr>
          </w:p>
        </w:tc>
      </w:tr>
      <w:tr w:rsidR="00C65450" w:rsidRPr="0017334A" w:rsidTr="00036415">
        <w:tc>
          <w:tcPr>
            <w:tcW w:w="2127" w:type="dxa"/>
          </w:tcPr>
          <w:p w:rsidR="00C65450" w:rsidRPr="00490351" w:rsidRDefault="00C65450" w:rsidP="00036415">
            <w:pPr>
              <w:spacing w:line="244" w:lineRule="auto"/>
              <w:ind w:right="-16"/>
              <w:rPr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b/>
                <w:color w:val="002060"/>
                <w:sz w:val="24"/>
                <w:szCs w:val="24"/>
                <w:lang w:val="ru-RU"/>
              </w:rPr>
              <w:t>Меры безопасности</w:t>
            </w:r>
            <w:r w:rsidRPr="00490351">
              <w:rPr>
                <w:b/>
                <w:color w:val="002060"/>
                <w:sz w:val="24"/>
                <w:szCs w:val="24"/>
                <w:lang w:val="ru-RU"/>
              </w:rPr>
              <w:t>:</w:t>
            </w:r>
          </w:p>
        </w:tc>
        <w:tc>
          <w:tcPr>
            <w:tcW w:w="7654" w:type="dxa"/>
          </w:tcPr>
          <w:p w:rsidR="00C65450" w:rsidRPr="00835C72" w:rsidRDefault="00C65450" w:rsidP="00CA50C3">
            <w:pPr>
              <w:pStyle w:val="BodyText"/>
              <w:spacing w:line="216" w:lineRule="auto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 xml:space="preserve">  В целях обеспечения безопасности зрителей и участников соревнования разрешается проводить на спортивных сооружениях, принятых к эксплуатации государственными комиссиями, при условии наличия актов  технического обследования, готовности сооружения к проведению мероприятия, в соответствии с «Положением о мерах по обеспечению общественного порядка и безопасности, а также эвакуации и оповещения участников и зрителей при проведении массовых и спортивных мероприятий (№ 786 от 17.10.1983 г.), рекомендации по обеспечению безопасности и профилактики травматизма при занятиях физической культурой и спортом и правилами соревнований.</w:t>
            </w:r>
          </w:p>
          <w:p w:rsidR="00C65450" w:rsidRPr="00AE3150" w:rsidRDefault="00C65450" w:rsidP="00AE3150">
            <w:pPr>
              <w:widowControl/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 w:rsidRPr="00AE3150">
              <w:rPr>
                <w:color w:val="000000"/>
                <w:sz w:val="24"/>
                <w:szCs w:val="24"/>
                <w:lang w:val="ru-RU" w:eastAsia="ru-RU"/>
              </w:rPr>
              <w:t>Соревнования будут проводится при условии соблюдения всех требований Роспотребнадзора Российской Федерации, а также требований главного государственного санитарного врача по Тульской области.</w:t>
            </w:r>
          </w:p>
          <w:p w:rsidR="00C65450" w:rsidRPr="00AE3150" w:rsidRDefault="00C65450" w:rsidP="00AE3150">
            <w:pPr>
              <w:widowControl/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 w:rsidRPr="00AE3150">
              <w:rPr>
                <w:lang w:val="ru-RU" w:eastAsia="ru-RU"/>
              </w:rPr>
              <w:t>На период действия режима повышенной готовности и до отмены ограничений, соревнования проводятся без допуска зрителей.</w:t>
            </w:r>
          </w:p>
        </w:tc>
      </w:tr>
      <w:tr w:rsidR="00C65450" w:rsidRPr="00CF43B6" w:rsidTr="00490351">
        <w:tc>
          <w:tcPr>
            <w:tcW w:w="2127" w:type="dxa"/>
          </w:tcPr>
          <w:p w:rsidR="00C65450" w:rsidRPr="00490351" w:rsidRDefault="00C65450" w:rsidP="00490351">
            <w:pPr>
              <w:spacing w:line="244" w:lineRule="auto"/>
              <w:ind w:right="-16"/>
              <w:rPr>
                <w:b/>
                <w:color w:val="002060"/>
                <w:sz w:val="24"/>
                <w:szCs w:val="24"/>
                <w:lang w:val="ru-RU"/>
              </w:rPr>
            </w:pPr>
            <w:r w:rsidRPr="00490351">
              <w:rPr>
                <w:b/>
                <w:color w:val="002060"/>
                <w:sz w:val="24"/>
                <w:szCs w:val="24"/>
                <w:lang w:val="ru-RU"/>
              </w:rPr>
              <w:t>Церемония открытия:</w:t>
            </w:r>
          </w:p>
        </w:tc>
        <w:tc>
          <w:tcPr>
            <w:tcW w:w="7654" w:type="dxa"/>
          </w:tcPr>
          <w:p w:rsidR="00C65450" w:rsidRPr="00835C72" w:rsidRDefault="00C65450" w:rsidP="00DA00CD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на месте стартов.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835C72" w:rsidRDefault="00C65450" w:rsidP="008C234B">
            <w:pPr>
              <w:pStyle w:val="BodyText"/>
              <w:rPr>
                <w:b/>
                <w:color w:val="002060"/>
                <w:sz w:val="24"/>
                <w:szCs w:val="24"/>
                <w:lang w:val="ru-RU"/>
              </w:rPr>
            </w:pPr>
            <w:r w:rsidRPr="00835C72">
              <w:rPr>
                <w:b/>
                <w:color w:val="002060"/>
                <w:sz w:val="24"/>
                <w:szCs w:val="24"/>
                <w:lang w:val="ru-RU"/>
              </w:rPr>
              <w:t>Время работы стартов:</w:t>
            </w:r>
          </w:p>
        </w:tc>
        <w:tc>
          <w:tcPr>
            <w:tcW w:w="7654" w:type="dxa"/>
          </w:tcPr>
          <w:p w:rsidR="00C65450" w:rsidRPr="00835C72" w:rsidRDefault="00C65450" w:rsidP="00834129">
            <w:pPr>
              <w:pStyle w:val="BodyText"/>
              <w:tabs>
                <w:tab w:val="left" w:pos="3730"/>
              </w:tabs>
              <w:ind w:right="252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Начало</w:t>
            </w:r>
            <w:r w:rsidRPr="00835C7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работы</w:t>
            </w:r>
            <w:r w:rsidRPr="00835C7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5C72">
              <w:rPr>
                <w:sz w:val="24"/>
                <w:szCs w:val="24"/>
                <w:lang w:val="ru-RU"/>
              </w:rPr>
              <w:t>стартов:       05. 09.2020г. 10:00 – 18:00</w:t>
            </w:r>
          </w:p>
          <w:p w:rsidR="00C65450" w:rsidRPr="00835C72" w:rsidRDefault="00C65450" w:rsidP="00834129">
            <w:pPr>
              <w:pStyle w:val="BodyText"/>
              <w:tabs>
                <w:tab w:val="left" w:pos="3730"/>
              </w:tabs>
              <w:ind w:right="252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 xml:space="preserve">                                                06. 09.2020г. 09:00 – 17:00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490351" w:rsidRDefault="00C65450" w:rsidP="00490351">
            <w:pPr>
              <w:spacing w:line="242" w:lineRule="auto"/>
              <w:ind w:right="-108"/>
              <w:rPr>
                <w:b/>
                <w:color w:val="002060"/>
                <w:sz w:val="24"/>
                <w:szCs w:val="24"/>
                <w:lang w:val="ru-RU"/>
              </w:rPr>
            </w:pPr>
            <w:r w:rsidRPr="00490351">
              <w:rPr>
                <w:b/>
                <w:color w:val="002060"/>
                <w:sz w:val="24"/>
                <w:szCs w:val="24"/>
                <w:lang w:val="ru-RU"/>
              </w:rPr>
              <w:t>Закрытие соревнований:</w:t>
            </w:r>
          </w:p>
        </w:tc>
        <w:tc>
          <w:tcPr>
            <w:tcW w:w="7654" w:type="dxa"/>
          </w:tcPr>
          <w:p w:rsidR="00C65450" w:rsidRPr="00835C72" w:rsidRDefault="00C65450" w:rsidP="00834129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Планируемое время начала церемонии награждения и закрытия соревнований: 06.09.2020г. в 18:00,</w:t>
            </w:r>
          </w:p>
        </w:tc>
      </w:tr>
      <w:tr w:rsidR="00C65450" w:rsidRPr="0017334A" w:rsidTr="00490351">
        <w:tc>
          <w:tcPr>
            <w:tcW w:w="2127" w:type="dxa"/>
          </w:tcPr>
          <w:p w:rsidR="00C65450" w:rsidRPr="00490351" w:rsidRDefault="00C65450" w:rsidP="0023275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Состав судейской коллегии</w:t>
            </w:r>
            <w:r w:rsidRPr="00490351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7654" w:type="dxa"/>
          </w:tcPr>
          <w:p w:rsidR="00C65450" w:rsidRPr="00835C72" w:rsidRDefault="00C65450" w:rsidP="00B012BC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1.Главный судья</w:t>
            </w:r>
          </w:p>
          <w:p w:rsidR="00C65450" w:rsidRPr="00835C72" w:rsidRDefault="00C65450" w:rsidP="00B012BC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2.Главный секретарь</w:t>
            </w:r>
          </w:p>
          <w:p w:rsidR="00C65450" w:rsidRPr="00835C72" w:rsidRDefault="00C65450" w:rsidP="00B012BC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3.Судьи на дистанции 10</w:t>
            </w:r>
            <w:r w:rsidRPr="00835C72">
              <w:rPr>
                <w:sz w:val="24"/>
                <w:szCs w:val="24"/>
                <w:lang w:val="ru-RU"/>
              </w:rPr>
              <w:t xml:space="preserve"> чел. </w:t>
            </w:r>
            <w:r w:rsidRPr="00835C72">
              <w:rPr>
                <w:sz w:val="24"/>
                <w:szCs w:val="24"/>
                <w:lang w:val="ru-RU"/>
              </w:rPr>
              <w:br/>
            </w:r>
          </w:p>
        </w:tc>
      </w:tr>
      <w:tr w:rsidR="00C65450" w:rsidRPr="004373DC" w:rsidTr="00697B3A">
        <w:tc>
          <w:tcPr>
            <w:tcW w:w="2127" w:type="dxa"/>
          </w:tcPr>
          <w:p w:rsidR="00C65450" w:rsidRPr="00081536" w:rsidRDefault="00C65450" w:rsidP="004373DC">
            <w:pPr>
              <w:rPr>
                <w:b/>
                <w:color w:val="1F3864"/>
              </w:rPr>
            </w:pPr>
            <w:r w:rsidRPr="00081536">
              <w:rPr>
                <w:b/>
                <w:color w:val="1F3864"/>
              </w:rPr>
              <w:t xml:space="preserve">Размещение </w:t>
            </w:r>
          </w:p>
          <w:p w:rsidR="00C65450" w:rsidRPr="00490351" w:rsidRDefault="00C65450" w:rsidP="004373D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081536">
              <w:rPr>
                <w:b/>
                <w:color w:val="1F3864"/>
              </w:rPr>
              <w:t>участников</w:t>
            </w:r>
          </w:p>
        </w:tc>
        <w:tc>
          <w:tcPr>
            <w:tcW w:w="7654" w:type="dxa"/>
          </w:tcPr>
          <w:p w:rsidR="00C65450" w:rsidRPr="00835C72" w:rsidRDefault="00C65450" w:rsidP="004F3648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гостиницы г. Новомосковска</w:t>
            </w:r>
          </w:p>
        </w:tc>
      </w:tr>
      <w:tr w:rsidR="00C65450" w:rsidRPr="004373DC" w:rsidTr="00697B3A">
        <w:tc>
          <w:tcPr>
            <w:tcW w:w="2127" w:type="dxa"/>
          </w:tcPr>
          <w:p w:rsidR="00C65450" w:rsidRPr="00490351" w:rsidRDefault="00C65450" w:rsidP="004F364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490351">
              <w:rPr>
                <w:b/>
                <w:sz w:val="24"/>
                <w:szCs w:val="24"/>
                <w:lang w:val="ru-RU"/>
              </w:rPr>
              <w:t>Контакты организаторов:</w:t>
            </w:r>
          </w:p>
        </w:tc>
        <w:tc>
          <w:tcPr>
            <w:tcW w:w="7654" w:type="dxa"/>
          </w:tcPr>
          <w:p w:rsidR="00C65450" w:rsidRPr="00835C72" w:rsidRDefault="00C65450" w:rsidP="004F3648">
            <w:pPr>
              <w:pStyle w:val="BodyText"/>
              <w:rPr>
                <w:sz w:val="24"/>
                <w:szCs w:val="24"/>
                <w:lang w:val="ru-RU"/>
              </w:rPr>
            </w:pPr>
            <w:r w:rsidRPr="00835C72">
              <w:rPr>
                <w:sz w:val="24"/>
                <w:szCs w:val="24"/>
                <w:lang w:val="ru-RU"/>
              </w:rPr>
              <w:t>Литвинов Сергей +790562202666</w:t>
            </w:r>
            <w:r w:rsidRPr="00835C72">
              <w:rPr>
                <w:sz w:val="24"/>
                <w:szCs w:val="24"/>
                <w:lang w:val="ru-RU"/>
              </w:rPr>
              <w:br/>
            </w:r>
          </w:p>
        </w:tc>
      </w:tr>
    </w:tbl>
    <w:p w:rsidR="00C65450" w:rsidRPr="00F779E3" w:rsidRDefault="00C65450" w:rsidP="008C234B">
      <w:pPr>
        <w:pStyle w:val="BodyText"/>
        <w:rPr>
          <w:b/>
          <w:lang w:val="ru-RU"/>
        </w:rPr>
      </w:pPr>
    </w:p>
    <w:p w:rsidR="00C65450" w:rsidRPr="00F779E3" w:rsidRDefault="00C65450" w:rsidP="008C234B">
      <w:pPr>
        <w:pStyle w:val="BodyText"/>
        <w:rPr>
          <w:b/>
          <w:lang w:val="ru-RU"/>
        </w:rPr>
      </w:pPr>
    </w:p>
    <w:p w:rsidR="00C65450" w:rsidRPr="007E1F62" w:rsidRDefault="00C65450" w:rsidP="00B012BC">
      <w:pPr>
        <w:pStyle w:val="BodyText"/>
        <w:ind w:left="284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</w:p>
    <w:sectPr w:rsidR="00C65450" w:rsidRPr="007E1F62" w:rsidSect="000F1AB1">
      <w:type w:val="continuous"/>
      <w:pgSz w:w="11900" w:h="16840"/>
      <w:pgMar w:top="720" w:right="843" w:bottom="720" w:left="993" w:header="720" w:footer="76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50" w:rsidRDefault="00C65450" w:rsidP="0003096D">
      <w:r>
        <w:separator/>
      </w:r>
    </w:p>
  </w:endnote>
  <w:endnote w:type="continuationSeparator" w:id="0">
    <w:p w:rsidR="00C65450" w:rsidRDefault="00C65450" w:rsidP="00030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50" w:rsidRDefault="00C65450" w:rsidP="0003096D">
      <w:r>
        <w:separator/>
      </w:r>
    </w:p>
  </w:footnote>
  <w:footnote w:type="continuationSeparator" w:id="0">
    <w:p w:rsidR="00C65450" w:rsidRDefault="00C65450" w:rsidP="000309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FED"/>
    <w:multiLevelType w:val="hybridMultilevel"/>
    <w:tmpl w:val="C11273E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1E93FFE"/>
    <w:multiLevelType w:val="hybridMultilevel"/>
    <w:tmpl w:val="BEF6829A"/>
    <w:lvl w:ilvl="0" w:tplc="CC128CB4">
      <w:start w:val="1"/>
      <w:numFmt w:val="decimal"/>
      <w:lvlText w:val="%1."/>
      <w:lvlJc w:val="left"/>
      <w:pPr>
        <w:ind w:left="56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3348BC8">
      <w:numFmt w:val="bullet"/>
      <w:lvlText w:val="•"/>
      <w:lvlJc w:val="left"/>
      <w:pPr>
        <w:ind w:left="959" w:hanging="240"/>
      </w:pPr>
      <w:rPr>
        <w:rFonts w:hint="default"/>
      </w:rPr>
    </w:lvl>
    <w:lvl w:ilvl="2" w:tplc="0DAAA8B6">
      <w:numFmt w:val="bullet"/>
      <w:lvlText w:val="•"/>
      <w:lvlJc w:val="left"/>
      <w:pPr>
        <w:ind w:left="1358" w:hanging="240"/>
      </w:pPr>
      <w:rPr>
        <w:rFonts w:hint="default"/>
      </w:rPr>
    </w:lvl>
    <w:lvl w:ilvl="3" w:tplc="F5FA0D5C">
      <w:numFmt w:val="bullet"/>
      <w:lvlText w:val="•"/>
      <w:lvlJc w:val="left"/>
      <w:pPr>
        <w:ind w:left="1757" w:hanging="240"/>
      </w:pPr>
      <w:rPr>
        <w:rFonts w:hint="default"/>
      </w:rPr>
    </w:lvl>
    <w:lvl w:ilvl="4" w:tplc="E8522A04">
      <w:numFmt w:val="bullet"/>
      <w:lvlText w:val="•"/>
      <w:lvlJc w:val="left"/>
      <w:pPr>
        <w:ind w:left="2156" w:hanging="240"/>
      </w:pPr>
      <w:rPr>
        <w:rFonts w:hint="default"/>
      </w:rPr>
    </w:lvl>
    <w:lvl w:ilvl="5" w:tplc="4C548876">
      <w:numFmt w:val="bullet"/>
      <w:lvlText w:val="•"/>
      <w:lvlJc w:val="left"/>
      <w:pPr>
        <w:ind w:left="2555" w:hanging="240"/>
      </w:pPr>
      <w:rPr>
        <w:rFonts w:hint="default"/>
      </w:rPr>
    </w:lvl>
    <w:lvl w:ilvl="6" w:tplc="85408338">
      <w:numFmt w:val="bullet"/>
      <w:lvlText w:val="•"/>
      <w:lvlJc w:val="left"/>
      <w:pPr>
        <w:ind w:left="2954" w:hanging="240"/>
      </w:pPr>
      <w:rPr>
        <w:rFonts w:hint="default"/>
      </w:rPr>
    </w:lvl>
    <w:lvl w:ilvl="7" w:tplc="599AFF9E">
      <w:numFmt w:val="bullet"/>
      <w:lvlText w:val="•"/>
      <w:lvlJc w:val="left"/>
      <w:pPr>
        <w:ind w:left="3353" w:hanging="240"/>
      </w:pPr>
      <w:rPr>
        <w:rFonts w:hint="default"/>
      </w:rPr>
    </w:lvl>
    <w:lvl w:ilvl="8" w:tplc="1276C060">
      <w:numFmt w:val="bullet"/>
      <w:lvlText w:val="•"/>
      <w:lvlJc w:val="left"/>
      <w:pPr>
        <w:ind w:left="3752" w:hanging="240"/>
      </w:pPr>
      <w:rPr>
        <w:rFonts w:hint="default"/>
      </w:rPr>
    </w:lvl>
  </w:abstractNum>
  <w:abstractNum w:abstractNumId="2">
    <w:nsid w:val="174E3ADB"/>
    <w:multiLevelType w:val="hybridMultilevel"/>
    <w:tmpl w:val="229E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25F1C"/>
    <w:multiLevelType w:val="hybridMultilevel"/>
    <w:tmpl w:val="0FDE0E4C"/>
    <w:lvl w:ilvl="0" w:tplc="DE8ADBC4">
      <w:numFmt w:val="bullet"/>
      <w:lvlText w:val=""/>
      <w:lvlJc w:val="left"/>
      <w:pPr>
        <w:ind w:left="4130" w:hanging="360"/>
      </w:pPr>
      <w:rPr>
        <w:rFonts w:ascii="Symbol" w:eastAsia="Times New Roman" w:hAnsi="Symbol" w:hint="default"/>
        <w:w w:val="100"/>
        <w:sz w:val="24"/>
      </w:rPr>
    </w:lvl>
    <w:lvl w:ilvl="1" w:tplc="AD74ADE6">
      <w:numFmt w:val="bullet"/>
      <w:lvlText w:val="•"/>
      <w:lvlJc w:val="left"/>
      <w:pPr>
        <w:ind w:left="4916" w:hanging="360"/>
      </w:pPr>
      <w:rPr>
        <w:rFonts w:hint="default"/>
      </w:rPr>
    </w:lvl>
    <w:lvl w:ilvl="2" w:tplc="054CAEB4">
      <w:numFmt w:val="bullet"/>
      <w:lvlText w:val="•"/>
      <w:lvlJc w:val="left"/>
      <w:pPr>
        <w:ind w:left="5692" w:hanging="360"/>
      </w:pPr>
      <w:rPr>
        <w:rFonts w:hint="default"/>
      </w:rPr>
    </w:lvl>
    <w:lvl w:ilvl="3" w:tplc="B7E66F60">
      <w:numFmt w:val="bullet"/>
      <w:lvlText w:val="•"/>
      <w:lvlJc w:val="left"/>
      <w:pPr>
        <w:ind w:left="6468" w:hanging="360"/>
      </w:pPr>
      <w:rPr>
        <w:rFonts w:hint="default"/>
      </w:rPr>
    </w:lvl>
    <w:lvl w:ilvl="4" w:tplc="0D9804B8">
      <w:numFmt w:val="bullet"/>
      <w:lvlText w:val="•"/>
      <w:lvlJc w:val="left"/>
      <w:pPr>
        <w:ind w:left="7244" w:hanging="360"/>
      </w:pPr>
      <w:rPr>
        <w:rFonts w:hint="default"/>
      </w:rPr>
    </w:lvl>
    <w:lvl w:ilvl="5" w:tplc="8152C36E">
      <w:numFmt w:val="bullet"/>
      <w:lvlText w:val="•"/>
      <w:lvlJc w:val="left"/>
      <w:pPr>
        <w:ind w:left="8020" w:hanging="360"/>
      </w:pPr>
      <w:rPr>
        <w:rFonts w:hint="default"/>
      </w:rPr>
    </w:lvl>
    <w:lvl w:ilvl="6" w:tplc="E0E8C6C8">
      <w:numFmt w:val="bullet"/>
      <w:lvlText w:val="•"/>
      <w:lvlJc w:val="left"/>
      <w:pPr>
        <w:ind w:left="8796" w:hanging="360"/>
      </w:pPr>
      <w:rPr>
        <w:rFonts w:hint="default"/>
      </w:rPr>
    </w:lvl>
    <w:lvl w:ilvl="7" w:tplc="796ED494">
      <w:numFmt w:val="bullet"/>
      <w:lvlText w:val="•"/>
      <w:lvlJc w:val="left"/>
      <w:pPr>
        <w:ind w:left="9572" w:hanging="360"/>
      </w:pPr>
      <w:rPr>
        <w:rFonts w:hint="default"/>
      </w:rPr>
    </w:lvl>
    <w:lvl w:ilvl="8" w:tplc="E1425276">
      <w:numFmt w:val="bullet"/>
      <w:lvlText w:val="•"/>
      <w:lvlJc w:val="left"/>
      <w:pPr>
        <w:ind w:left="10348" w:hanging="360"/>
      </w:pPr>
      <w:rPr>
        <w:rFonts w:hint="default"/>
      </w:rPr>
    </w:lvl>
  </w:abstractNum>
  <w:abstractNum w:abstractNumId="4">
    <w:nsid w:val="1AFB4C84"/>
    <w:multiLevelType w:val="hybridMultilevel"/>
    <w:tmpl w:val="51AE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1D5131"/>
    <w:multiLevelType w:val="hybridMultilevel"/>
    <w:tmpl w:val="4C98E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51350"/>
    <w:multiLevelType w:val="hybridMultilevel"/>
    <w:tmpl w:val="12AEF3E2"/>
    <w:lvl w:ilvl="0" w:tplc="0419000F">
      <w:start w:val="1"/>
      <w:numFmt w:val="decimal"/>
      <w:lvlText w:val="%1."/>
      <w:lvlJc w:val="left"/>
      <w:pPr>
        <w:ind w:left="117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  <w:rPr>
        <w:rFonts w:cs="Times New Roman"/>
      </w:rPr>
    </w:lvl>
  </w:abstractNum>
  <w:abstractNum w:abstractNumId="7">
    <w:nsid w:val="3D2751CE"/>
    <w:multiLevelType w:val="hybridMultilevel"/>
    <w:tmpl w:val="0B54E0AA"/>
    <w:lvl w:ilvl="0" w:tplc="43348BC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71054"/>
    <w:multiLevelType w:val="hybridMultilevel"/>
    <w:tmpl w:val="26DE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8A739E"/>
    <w:multiLevelType w:val="hybridMultilevel"/>
    <w:tmpl w:val="9C1C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B312B9"/>
    <w:multiLevelType w:val="hybridMultilevel"/>
    <w:tmpl w:val="6C7AF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642A6"/>
    <w:multiLevelType w:val="hybridMultilevel"/>
    <w:tmpl w:val="4BDCAA60"/>
    <w:lvl w:ilvl="0" w:tplc="AFD051BA">
      <w:numFmt w:val="bullet"/>
      <w:lvlText w:val="-"/>
      <w:lvlJc w:val="left"/>
      <w:pPr>
        <w:ind w:left="1049" w:hanging="140"/>
      </w:pPr>
      <w:rPr>
        <w:rFonts w:ascii="Times New Roman" w:eastAsia="Times New Roman" w:hAnsi="Times New Roman" w:hint="default"/>
        <w:w w:val="100"/>
        <w:sz w:val="24"/>
      </w:rPr>
    </w:lvl>
    <w:lvl w:ilvl="1" w:tplc="E74041FA">
      <w:numFmt w:val="bullet"/>
      <w:lvlText w:val="•"/>
      <w:lvlJc w:val="left"/>
      <w:pPr>
        <w:ind w:left="1858" w:hanging="140"/>
      </w:pPr>
      <w:rPr>
        <w:rFonts w:hint="default"/>
      </w:rPr>
    </w:lvl>
    <w:lvl w:ilvl="2" w:tplc="A44EAFDC">
      <w:numFmt w:val="bullet"/>
      <w:lvlText w:val="•"/>
      <w:lvlJc w:val="left"/>
      <w:pPr>
        <w:ind w:left="2676" w:hanging="140"/>
      </w:pPr>
      <w:rPr>
        <w:rFonts w:hint="default"/>
      </w:rPr>
    </w:lvl>
    <w:lvl w:ilvl="3" w:tplc="170A4632">
      <w:numFmt w:val="bullet"/>
      <w:lvlText w:val="•"/>
      <w:lvlJc w:val="left"/>
      <w:pPr>
        <w:ind w:left="3495" w:hanging="140"/>
      </w:pPr>
      <w:rPr>
        <w:rFonts w:hint="default"/>
      </w:rPr>
    </w:lvl>
    <w:lvl w:ilvl="4" w:tplc="581A3D08">
      <w:numFmt w:val="bullet"/>
      <w:lvlText w:val="•"/>
      <w:lvlJc w:val="left"/>
      <w:pPr>
        <w:ind w:left="4313" w:hanging="140"/>
      </w:pPr>
      <w:rPr>
        <w:rFonts w:hint="default"/>
      </w:rPr>
    </w:lvl>
    <w:lvl w:ilvl="5" w:tplc="E612EE70">
      <w:numFmt w:val="bullet"/>
      <w:lvlText w:val="•"/>
      <w:lvlJc w:val="left"/>
      <w:pPr>
        <w:ind w:left="5132" w:hanging="140"/>
      </w:pPr>
      <w:rPr>
        <w:rFonts w:hint="default"/>
      </w:rPr>
    </w:lvl>
    <w:lvl w:ilvl="6" w:tplc="D17AF0FC">
      <w:numFmt w:val="bullet"/>
      <w:lvlText w:val="•"/>
      <w:lvlJc w:val="left"/>
      <w:pPr>
        <w:ind w:left="5950" w:hanging="140"/>
      </w:pPr>
      <w:rPr>
        <w:rFonts w:hint="default"/>
      </w:rPr>
    </w:lvl>
    <w:lvl w:ilvl="7" w:tplc="BB683EAE">
      <w:numFmt w:val="bullet"/>
      <w:lvlText w:val="•"/>
      <w:lvlJc w:val="left"/>
      <w:pPr>
        <w:ind w:left="6769" w:hanging="140"/>
      </w:pPr>
      <w:rPr>
        <w:rFonts w:hint="default"/>
      </w:rPr>
    </w:lvl>
    <w:lvl w:ilvl="8" w:tplc="EC60E81C">
      <w:numFmt w:val="bullet"/>
      <w:lvlText w:val="•"/>
      <w:lvlJc w:val="left"/>
      <w:pPr>
        <w:ind w:left="7587" w:hanging="140"/>
      </w:pPr>
      <w:rPr>
        <w:rFonts w:hint="default"/>
      </w:rPr>
    </w:lvl>
  </w:abstractNum>
  <w:abstractNum w:abstractNumId="12">
    <w:nsid w:val="72AD2747"/>
    <w:multiLevelType w:val="hybridMultilevel"/>
    <w:tmpl w:val="052E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9D733B"/>
    <w:multiLevelType w:val="hybridMultilevel"/>
    <w:tmpl w:val="69E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8040BD"/>
    <w:multiLevelType w:val="hybridMultilevel"/>
    <w:tmpl w:val="B31CCE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9"/>
  </w:num>
  <w:num w:numId="10">
    <w:abstractNumId w:val="14"/>
  </w:num>
  <w:num w:numId="11">
    <w:abstractNumId w:val="13"/>
  </w:num>
  <w:num w:numId="12">
    <w:abstractNumId w:val="4"/>
  </w:num>
  <w:num w:numId="13">
    <w:abstractNumId w:val="0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96D"/>
    <w:rsid w:val="000169EA"/>
    <w:rsid w:val="0003096D"/>
    <w:rsid w:val="00035984"/>
    <w:rsid w:val="00036415"/>
    <w:rsid w:val="000414A6"/>
    <w:rsid w:val="000641BA"/>
    <w:rsid w:val="00074FE5"/>
    <w:rsid w:val="00076CDE"/>
    <w:rsid w:val="00081536"/>
    <w:rsid w:val="00095FFA"/>
    <w:rsid w:val="000E0D66"/>
    <w:rsid w:val="000F1AB1"/>
    <w:rsid w:val="000F4355"/>
    <w:rsid w:val="00121939"/>
    <w:rsid w:val="00123652"/>
    <w:rsid w:val="001276D4"/>
    <w:rsid w:val="00153505"/>
    <w:rsid w:val="0015627A"/>
    <w:rsid w:val="001714CD"/>
    <w:rsid w:val="0017334A"/>
    <w:rsid w:val="00195358"/>
    <w:rsid w:val="001C7011"/>
    <w:rsid w:val="001D1151"/>
    <w:rsid w:val="001E45B8"/>
    <w:rsid w:val="001E4E5B"/>
    <w:rsid w:val="00201887"/>
    <w:rsid w:val="00232757"/>
    <w:rsid w:val="00272277"/>
    <w:rsid w:val="00281BCD"/>
    <w:rsid w:val="002A0BD1"/>
    <w:rsid w:val="002E475E"/>
    <w:rsid w:val="002F76A7"/>
    <w:rsid w:val="0031291F"/>
    <w:rsid w:val="00313083"/>
    <w:rsid w:val="003933DD"/>
    <w:rsid w:val="003C13EE"/>
    <w:rsid w:val="00411388"/>
    <w:rsid w:val="00417739"/>
    <w:rsid w:val="004373DC"/>
    <w:rsid w:val="00441128"/>
    <w:rsid w:val="004630EF"/>
    <w:rsid w:val="004669D8"/>
    <w:rsid w:val="00486506"/>
    <w:rsid w:val="00490351"/>
    <w:rsid w:val="00491DF9"/>
    <w:rsid w:val="004A22D1"/>
    <w:rsid w:val="004A2F73"/>
    <w:rsid w:val="004F1239"/>
    <w:rsid w:val="004F3648"/>
    <w:rsid w:val="00522C86"/>
    <w:rsid w:val="00535D96"/>
    <w:rsid w:val="005521E8"/>
    <w:rsid w:val="00567D91"/>
    <w:rsid w:val="0059768F"/>
    <w:rsid w:val="005B7CAD"/>
    <w:rsid w:val="005E7747"/>
    <w:rsid w:val="00601986"/>
    <w:rsid w:val="0062610F"/>
    <w:rsid w:val="00645036"/>
    <w:rsid w:val="00663C5B"/>
    <w:rsid w:val="00693816"/>
    <w:rsid w:val="00697B3A"/>
    <w:rsid w:val="006C117C"/>
    <w:rsid w:val="006C5B12"/>
    <w:rsid w:val="0070522C"/>
    <w:rsid w:val="007227D7"/>
    <w:rsid w:val="00742126"/>
    <w:rsid w:val="007B32A4"/>
    <w:rsid w:val="007D7464"/>
    <w:rsid w:val="007E1F62"/>
    <w:rsid w:val="007E48E1"/>
    <w:rsid w:val="00801F06"/>
    <w:rsid w:val="0081090F"/>
    <w:rsid w:val="00834129"/>
    <w:rsid w:val="00835C72"/>
    <w:rsid w:val="00885694"/>
    <w:rsid w:val="0089422B"/>
    <w:rsid w:val="008957BF"/>
    <w:rsid w:val="00896D36"/>
    <w:rsid w:val="008B0C58"/>
    <w:rsid w:val="008C234B"/>
    <w:rsid w:val="008D66C1"/>
    <w:rsid w:val="008D7A8E"/>
    <w:rsid w:val="008F35AD"/>
    <w:rsid w:val="00951CE5"/>
    <w:rsid w:val="0095248D"/>
    <w:rsid w:val="009A1715"/>
    <w:rsid w:val="009A38DC"/>
    <w:rsid w:val="009B2275"/>
    <w:rsid w:val="009C0ED6"/>
    <w:rsid w:val="009D23CC"/>
    <w:rsid w:val="009E5049"/>
    <w:rsid w:val="009F5383"/>
    <w:rsid w:val="00A17444"/>
    <w:rsid w:val="00A2074C"/>
    <w:rsid w:val="00A41E1F"/>
    <w:rsid w:val="00A72417"/>
    <w:rsid w:val="00A7317E"/>
    <w:rsid w:val="00A74D90"/>
    <w:rsid w:val="00AB04D6"/>
    <w:rsid w:val="00AE3150"/>
    <w:rsid w:val="00B012BC"/>
    <w:rsid w:val="00B17B33"/>
    <w:rsid w:val="00B317F4"/>
    <w:rsid w:val="00B34E4E"/>
    <w:rsid w:val="00B372B7"/>
    <w:rsid w:val="00B55DF2"/>
    <w:rsid w:val="00B7660F"/>
    <w:rsid w:val="00BA245E"/>
    <w:rsid w:val="00BB0005"/>
    <w:rsid w:val="00C41D6A"/>
    <w:rsid w:val="00C54A72"/>
    <w:rsid w:val="00C57D63"/>
    <w:rsid w:val="00C65450"/>
    <w:rsid w:val="00C93295"/>
    <w:rsid w:val="00C93E23"/>
    <w:rsid w:val="00C95AA2"/>
    <w:rsid w:val="00CA50C3"/>
    <w:rsid w:val="00CA572C"/>
    <w:rsid w:val="00CB2A0C"/>
    <w:rsid w:val="00CB5C8F"/>
    <w:rsid w:val="00CB7BA1"/>
    <w:rsid w:val="00CC39FA"/>
    <w:rsid w:val="00CE00E3"/>
    <w:rsid w:val="00CE182E"/>
    <w:rsid w:val="00CF43B6"/>
    <w:rsid w:val="00D03C42"/>
    <w:rsid w:val="00D13AC8"/>
    <w:rsid w:val="00D45701"/>
    <w:rsid w:val="00D90ADC"/>
    <w:rsid w:val="00DA00CD"/>
    <w:rsid w:val="00DC35E1"/>
    <w:rsid w:val="00DD30ED"/>
    <w:rsid w:val="00DE14F3"/>
    <w:rsid w:val="00DE5A34"/>
    <w:rsid w:val="00DF21C0"/>
    <w:rsid w:val="00DF27C9"/>
    <w:rsid w:val="00E07081"/>
    <w:rsid w:val="00E1284D"/>
    <w:rsid w:val="00E245A0"/>
    <w:rsid w:val="00E5699A"/>
    <w:rsid w:val="00E63236"/>
    <w:rsid w:val="00E70619"/>
    <w:rsid w:val="00E83224"/>
    <w:rsid w:val="00EA54E8"/>
    <w:rsid w:val="00ED09A4"/>
    <w:rsid w:val="00ED6D1F"/>
    <w:rsid w:val="00F063AE"/>
    <w:rsid w:val="00F2398B"/>
    <w:rsid w:val="00F47920"/>
    <w:rsid w:val="00F53450"/>
    <w:rsid w:val="00F5485A"/>
    <w:rsid w:val="00F66991"/>
    <w:rsid w:val="00F74252"/>
    <w:rsid w:val="00F779E3"/>
    <w:rsid w:val="00F95322"/>
    <w:rsid w:val="00FA2DAA"/>
    <w:rsid w:val="00FB6653"/>
    <w:rsid w:val="00FD7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96D"/>
    <w:pPr>
      <w:widowControl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03096D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03096D"/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669D8"/>
    <w:rPr>
      <w:rFonts w:ascii="Times New Roman" w:hAnsi="Times New Roman"/>
      <w:lang w:val="en-US" w:eastAsia="en-US"/>
    </w:rPr>
  </w:style>
  <w:style w:type="paragraph" w:customStyle="1" w:styleId="Heading11">
    <w:name w:val="Heading 11"/>
    <w:basedOn w:val="Normal"/>
    <w:uiPriority w:val="99"/>
    <w:rsid w:val="0003096D"/>
    <w:pPr>
      <w:spacing w:line="322" w:lineRule="exact"/>
      <w:ind w:left="1108" w:right="814"/>
      <w:jc w:val="center"/>
      <w:outlineLvl w:val="1"/>
    </w:pPr>
    <w:rPr>
      <w:b/>
      <w:bCs/>
      <w:sz w:val="28"/>
      <w:szCs w:val="28"/>
    </w:rPr>
  </w:style>
  <w:style w:type="paragraph" w:customStyle="1" w:styleId="Heading21">
    <w:name w:val="Heading 21"/>
    <w:basedOn w:val="Normal"/>
    <w:uiPriority w:val="99"/>
    <w:rsid w:val="0003096D"/>
    <w:pPr>
      <w:ind w:left="887" w:right="-16"/>
      <w:outlineLvl w:val="2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03096D"/>
    <w:pPr>
      <w:spacing w:before="31"/>
      <w:ind w:left="4130" w:hanging="360"/>
    </w:pPr>
  </w:style>
  <w:style w:type="paragraph" w:customStyle="1" w:styleId="TableParagraph">
    <w:name w:val="Table Paragraph"/>
    <w:basedOn w:val="Normal"/>
    <w:uiPriority w:val="99"/>
    <w:rsid w:val="0003096D"/>
  </w:style>
  <w:style w:type="paragraph" w:styleId="Header">
    <w:name w:val="header"/>
    <w:basedOn w:val="Normal"/>
    <w:link w:val="HeaderChar"/>
    <w:uiPriority w:val="99"/>
    <w:semiHidden/>
    <w:rsid w:val="00CB5C8F"/>
    <w:pPr>
      <w:tabs>
        <w:tab w:val="center" w:pos="4677"/>
        <w:tab w:val="right" w:pos="9355"/>
      </w:tabs>
    </w:pPr>
    <w:rPr>
      <w:rFonts w:eastAsia="Calibri"/>
      <w:sz w:val="20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8F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semiHidden/>
    <w:rsid w:val="00CB5C8F"/>
    <w:pPr>
      <w:tabs>
        <w:tab w:val="center" w:pos="4677"/>
        <w:tab w:val="right" w:pos="9355"/>
      </w:tabs>
    </w:pPr>
    <w:rPr>
      <w:rFonts w:eastAsia="Calibri"/>
      <w:sz w:val="20"/>
      <w:szCs w:val="20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8F"/>
    <w:rPr>
      <w:rFonts w:ascii="Times New Roman" w:hAnsi="Times New Roman"/>
    </w:rPr>
  </w:style>
  <w:style w:type="table" w:styleId="TableGrid">
    <w:name w:val="Table Grid"/>
    <w:basedOn w:val="TableNormal"/>
    <w:uiPriority w:val="99"/>
    <w:rsid w:val="008942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5345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95AA2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09A4"/>
    <w:rPr>
      <w:rFonts w:ascii="Times New Roman" w:hAnsi="Times New Roman"/>
      <w:sz w:val="2"/>
      <w:lang w:val="en-US" w:eastAsia="en-US"/>
    </w:rPr>
  </w:style>
  <w:style w:type="paragraph" w:styleId="BodyTextIndent">
    <w:name w:val="Body Text Indent"/>
    <w:basedOn w:val="Normal"/>
    <w:link w:val="BodyTextIndentChar1"/>
    <w:uiPriority w:val="99"/>
    <w:rsid w:val="004373DC"/>
    <w:pPr>
      <w:widowControl/>
      <w:spacing w:after="120"/>
      <w:ind w:left="283"/>
    </w:pPr>
    <w:rPr>
      <w:rFonts w:eastAsia="Calibri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565C1"/>
    <w:rPr>
      <w:rFonts w:ascii="Times New Roman" w:eastAsia="Times New Roman" w:hAnsi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4373DC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3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ss@hobbytul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640</Words>
  <Characters>3649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\376\377\004@\0045\0043\004;\0040\004&lt;\0045\004=\004B\000_\004\022\004!\000 \004\032\004#\004\021\004\036\004\032\000 \004!\004\025\004\022\004\020\004!\004"\004\036\004\037\004\036\004\033\004/\000_\0002\0000\0001\0005</dc:title>
  <dc:subject/>
  <dc:creator>\376\377\004!\0045\004@\0043\0045\0049</dc:creator>
  <cp:keywords>()</cp:keywords>
  <dc:description/>
  <cp:lastModifiedBy>ТК</cp:lastModifiedBy>
  <cp:revision>2</cp:revision>
  <cp:lastPrinted>2019-05-15T19:38:00Z</cp:lastPrinted>
  <dcterms:created xsi:type="dcterms:W3CDTF">2020-07-29T14:16:00Z</dcterms:created>
  <dcterms:modified xsi:type="dcterms:W3CDTF">2020-07-29T14:16:00Z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\376\377\000P\000D\000F\000C\000r\000e\000a\000t\000o\000r\000 \000V\000e\000r\000s\000i\000o\000n\000 \0000\000.\0009\000.\0008</vt:lpwstr>
  </property>
</Properties>
</file>